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РЕСПУБЛИКА КАРЕЛИЯ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МУНИЦИПАЛЬНОЕ ОБРАЗОВАНИЕ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ВОЛОМСКОЕ СЕЛЬСКОЕ ПОСЕЛЕНИЕ»</w:t>
      </w:r>
    </w:p>
    <w:p w:rsidR="00E7724D" w:rsidRPr="00995F1E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995F1E">
        <w:rPr>
          <w:b/>
          <w:bCs/>
          <w:sz w:val="24"/>
          <w:szCs w:val="24"/>
        </w:rPr>
        <w:t xml:space="preserve">СОВЕТ </w:t>
      </w:r>
      <w:r>
        <w:rPr>
          <w:b/>
          <w:bCs/>
          <w:sz w:val="24"/>
          <w:szCs w:val="24"/>
        </w:rPr>
        <w:t>ВОЛОМСКОГО СЕЛЬСКОГО ПОСЕЛЕНИЯ</w:t>
      </w: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jc w:val="center"/>
        <w:rPr>
          <w:b/>
          <w:bCs/>
          <w:sz w:val="24"/>
          <w:szCs w:val="24"/>
        </w:rPr>
      </w:pPr>
      <w:r w:rsidRPr="00535D0B">
        <w:rPr>
          <w:b/>
          <w:bCs/>
          <w:sz w:val="24"/>
          <w:szCs w:val="24"/>
        </w:rPr>
        <w:t>РЕШЕНИЕ</w:t>
      </w:r>
    </w:p>
    <w:p w:rsidR="00E7724D" w:rsidRPr="00464D9F" w:rsidRDefault="00E7724D" w:rsidP="00E4386E">
      <w:pPr>
        <w:shd w:val="clear" w:color="auto" w:fill="FFFFFF"/>
        <w:jc w:val="center"/>
        <w:rPr>
          <w:sz w:val="24"/>
          <w:szCs w:val="24"/>
        </w:rPr>
      </w:pP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  <w:r w:rsidRPr="00464D9F">
        <w:rPr>
          <w:sz w:val="24"/>
          <w:szCs w:val="24"/>
        </w:rPr>
        <w:tab/>
      </w:r>
    </w:p>
    <w:p w:rsidR="00E7724D" w:rsidRPr="00464D9F" w:rsidRDefault="00E7724D" w:rsidP="00E4386E">
      <w:pPr>
        <w:shd w:val="clear" w:color="auto" w:fill="FFFFFF"/>
        <w:tabs>
          <w:tab w:val="left" w:pos="2685"/>
          <w:tab w:val="left" w:pos="7574"/>
        </w:tabs>
        <w:jc w:val="both"/>
        <w:rPr>
          <w:sz w:val="24"/>
          <w:szCs w:val="24"/>
        </w:rPr>
      </w:pPr>
      <w:r>
        <w:rPr>
          <w:sz w:val="24"/>
          <w:szCs w:val="24"/>
        </w:rPr>
        <w:t>31 сессии 3</w:t>
      </w:r>
      <w:r w:rsidRPr="00464D9F">
        <w:rPr>
          <w:sz w:val="24"/>
          <w:szCs w:val="24"/>
        </w:rPr>
        <w:t xml:space="preserve"> созыва </w:t>
      </w:r>
      <w:r>
        <w:rPr>
          <w:sz w:val="24"/>
          <w:szCs w:val="24"/>
        </w:rPr>
        <w:t xml:space="preserve">   </w:t>
      </w:r>
    </w:p>
    <w:p w:rsidR="00E7724D" w:rsidRPr="00464D9F" w:rsidRDefault="00E7724D" w:rsidP="00E4386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30 мая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64D9F">
        <w:rPr>
          <w:sz w:val="24"/>
          <w:szCs w:val="24"/>
        </w:rPr>
        <w:t>№</w:t>
      </w:r>
      <w:r>
        <w:rPr>
          <w:sz w:val="24"/>
          <w:szCs w:val="24"/>
        </w:rPr>
        <w:t xml:space="preserve"> 78</w:t>
      </w:r>
    </w:p>
    <w:p w:rsidR="00E7724D" w:rsidRPr="00464D9F" w:rsidRDefault="00E7724D" w:rsidP="00E4386E">
      <w:pPr>
        <w:shd w:val="clear" w:color="auto" w:fill="FFFFFF"/>
        <w:rPr>
          <w:sz w:val="24"/>
          <w:szCs w:val="24"/>
        </w:rPr>
      </w:pPr>
    </w:p>
    <w:p w:rsidR="00E7724D" w:rsidRPr="00464D9F" w:rsidRDefault="00E7724D" w:rsidP="0046504B">
      <w:pPr>
        <w:shd w:val="clear" w:color="auto" w:fill="FFFFFF"/>
        <w:ind w:right="5530"/>
        <w:rPr>
          <w:sz w:val="24"/>
          <w:szCs w:val="24"/>
        </w:rPr>
      </w:pPr>
      <w:r>
        <w:rPr>
          <w:sz w:val="24"/>
          <w:szCs w:val="24"/>
        </w:rPr>
        <w:t>О</w:t>
      </w:r>
      <w:r w:rsidRPr="00464D9F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согласовании</w:t>
      </w:r>
      <w:r w:rsidRPr="00464D9F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464D9F">
        <w:rPr>
          <w:sz w:val="24"/>
          <w:szCs w:val="24"/>
        </w:rPr>
        <w:t xml:space="preserve">еречня </w:t>
      </w:r>
      <w:r w:rsidRPr="00403807">
        <w:rPr>
          <w:sz w:val="24"/>
          <w:szCs w:val="24"/>
          <w:shd w:val="clear" w:color="auto" w:fill="FFFFFF"/>
        </w:rPr>
        <w:t xml:space="preserve">имущества, подлежащего передаче из собственности </w:t>
      </w:r>
      <w:r>
        <w:rPr>
          <w:sz w:val="24"/>
          <w:szCs w:val="24"/>
          <w:shd w:val="clear" w:color="auto" w:fill="FFFFFF"/>
        </w:rPr>
        <w:t xml:space="preserve">муниципального образования «Воломское сельское поселение» </w:t>
      </w:r>
      <w:r w:rsidRPr="00403807">
        <w:rPr>
          <w:sz w:val="24"/>
          <w:szCs w:val="24"/>
          <w:shd w:val="clear" w:color="auto" w:fill="FFFFFF"/>
        </w:rPr>
        <w:t>в собственность муниципального образования «Муезерский</w:t>
      </w:r>
      <w:r>
        <w:rPr>
          <w:sz w:val="24"/>
          <w:szCs w:val="24"/>
          <w:shd w:val="clear" w:color="auto" w:fill="FFFFFF"/>
        </w:rPr>
        <w:t xml:space="preserve"> </w:t>
      </w:r>
      <w:r w:rsidRPr="00403807">
        <w:rPr>
          <w:sz w:val="24"/>
          <w:szCs w:val="24"/>
          <w:shd w:val="clear" w:color="auto" w:fill="FFFFFF"/>
        </w:rPr>
        <w:t>муниципальный район»</w:t>
      </w:r>
    </w:p>
    <w:p w:rsidR="00E7724D" w:rsidRPr="00464D9F" w:rsidRDefault="00E7724D" w:rsidP="00E4386E">
      <w:pPr>
        <w:shd w:val="clear" w:color="auto" w:fill="FFFFFF"/>
        <w:jc w:val="both"/>
        <w:rPr>
          <w:sz w:val="24"/>
          <w:szCs w:val="24"/>
        </w:rPr>
      </w:pPr>
    </w:p>
    <w:p w:rsidR="00E7724D" w:rsidRDefault="00E7724D" w:rsidP="0046504B">
      <w:pPr>
        <w:widowControl/>
        <w:ind w:firstLine="709"/>
        <w:jc w:val="both"/>
        <w:rPr>
          <w:sz w:val="24"/>
          <w:szCs w:val="24"/>
        </w:rPr>
      </w:pPr>
      <w:r w:rsidRPr="00464D9F">
        <w:rPr>
          <w:sz w:val="24"/>
          <w:szCs w:val="24"/>
          <w:lang w:eastAsia="en-US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  <w:lang w:eastAsia="en-US"/>
        </w:rPr>
        <w:t>;</w:t>
      </w:r>
      <w:r w:rsidRPr="00464D9F">
        <w:rPr>
          <w:sz w:val="24"/>
          <w:szCs w:val="24"/>
          <w:lang w:eastAsia="en-US"/>
        </w:rPr>
        <w:t xml:space="preserve"> частью 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rPr>
          <w:sz w:val="24"/>
          <w:szCs w:val="24"/>
          <w:lang w:eastAsia="en-US"/>
        </w:rPr>
        <w:t xml:space="preserve">; </w:t>
      </w:r>
      <w:r>
        <w:rPr>
          <w:sz w:val="24"/>
          <w:szCs w:val="24"/>
          <w:shd w:val="clear" w:color="auto" w:fill="FFFFFF"/>
        </w:rPr>
        <w:t xml:space="preserve">Законом Республики Карелия от 3 июля 2008 года № 1212-ЗРК «О реализации части 11.1 статьи 154 Федерального закона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</w:t>
      </w:r>
      <w:r w:rsidRPr="0046504B">
        <w:rPr>
          <w:sz w:val="24"/>
          <w:szCs w:val="24"/>
          <w:shd w:val="clear" w:color="auto" w:fill="FFFFFF"/>
        </w:rPr>
        <w:t>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Федерации»»,</w:t>
      </w:r>
      <w:r w:rsidRPr="0046504B">
        <w:rPr>
          <w:sz w:val="24"/>
          <w:szCs w:val="24"/>
        </w:rPr>
        <w:t xml:space="preserve"> </w:t>
      </w:r>
    </w:p>
    <w:p w:rsidR="00E7724D" w:rsidRPr="0046504B" w:rsidRDefault="00E7724D" w:rsidP="0046504B">
      <w:pPr>
        <w:widowControl/>
        <w:ind w:firstLine="709"/>
        <w:jc w:val="center"/>
        <w:rPr>
          <w:sz w:val="24"/>
          <w:szCs w:val="24"/>
        </w:rPr>
      </w:pPr>
      <w:r w:rsidRPr="0046504B">
        <w:rPr>
          <w:sz w:val="24"/>
          <w:szCs w:val="24"/>
        </w:rPr>
        <w:t xml:space="preserve">Совет Воломского сельского поселения </w:t>
      </w:r>
      <w:r w:rsidRPr="0046504B">
        <w:rPr>
          <w:b/>
          <w:bCs/>
          <w:sz w:val="24"/>
          <w:szCs w:val="24"/>
        </w:rPr>
        <w:t xml:space="preserve">р е ш и л </w:t>
      </w:r>
      <w:r w:rsidRPr="0046504B">
        <w:rPr>
          <w:sz w:val="24"/>
          <w:szCs w:val="24"/>
        </w:rPr>
        <w:t>:</w:t>
      </w:r>
    </w:p>
    <w:p w:rsidR="00E7724D" w:rsidRPr="0046504B" w:rsidRDefault="00E7724D" w:rsidP="00E4386E">
      <w:pPr>
        <w:shd w:val="clear" w:color="auto" w:fill="FFFFFF"/>
        <w:jc w:val="both"/>
        <w:rPr>
          <w:sz w:val="24"/>
          <w:szCs w:val="24"/>
        </w:rPr>
      </w:pPr>
    </w:p>
    <w:p w:rsidR="00E7724D" w:rsidRPr="0046504B" w:rsidRDefault="00E7724D" w:rsidP="008D2A9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6504B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Согласовать Перечень имущества, подлежащего передаче из собственности муниципального образования Воломского сельского поселения в собственность муниципального образования «Муезерский муниципальный район» (Приложение №1);</w:t>
      </w:r>
    </w:p>
    <w:p w:rsidR="00E7724D" w:rsidRPr="0046504B" w:rsidRDefault="00E7724D" w:rsidP="00E4386E">
      <w:pPr>
        <w:pStyle w:val="ListParagraph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46504B">
        <w:rPr>
          <w:sz w:val="24"/>
          <w:szCs w:val="24"/>
        </w:rPr>
        <w:t xml:space="preserve">Опубликовать (обнародовать) настоящее решение путем вывешивания на доске объявлений на улице и размещением на официальном интернет – сайте Муезерского муниципального района с адресом доступа – </w:t>
      </w:r>
      <w:hyperlink r:id="rId5" w:history="1">
        <w:r w:rsidRPr="002D7459">
          <w:rPr>
            <w:rStyle w:val="Hyperlink"/>
            <w:sz w:val="24"/>
            <w:szCs w:val="24"/>
            <w:lang w:val="en-US"/>
          </w:rPr>
          <w:t>http</w:t>
        </w:r>
        <w:r w:rsidRPr="002D7459">
          <w:rPr>
            <w:rStyle w:val="Hyperlink"/>
            <w:sz w:val="24"/>
            <w:szCs w:val="24"/>
          </w:rPr>
          <w:t>://</w:t>
        </w:r>
        <w:r w:rsidRPr="002D7459">
          <w:rPr>
            <w:rStyle w:val="Hyperlink"/>
            <w:sz w:val="24"/>
            <w:szCs w:val="24"/>
            <w:lang w:val="en-US"/>
          </w:rPr>
          <w:t>www</w:t>
        </w:r>
        <w:r w:rsidRPr="002D7459">
          <w:rPr>
            <w:rStyle w:val="Hyperlink"/>
            <w:sz w:val="24"/>
            <w:szCs w:val="24"/>
          </w:rPr>
          <w:t>.</w:t>
        </w:r>
        <w:r w:rsidRPr="002D7459">
          <w:rPr>
            <w:rStyle w:val="Hyperlink"/>
            <w:sz w:val="24"/>
            <w:szCs w:val="24"/>
            <w:lang w:val="en-US"/>
          </w:rPr>
          <w:t>muezersky</w:t>
        </w:r>
        <w:r w:rsidRPr="002D7459">
          <w:rPr>
            <w:rStyle w:val="Hyperlink"/>
            <w:sz w:val="24"/>
            <w:szCs w:val="24"/>
          </w:rPr>
          <w:t>.</w:t>
        </w:r>
        <w:r w:rsidRPr="002D7459">
          <w:rPr>
            <w:rStyle w:val="Hyperlink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(страница Воломского сельского поселения); </w:t>
      </w:r>
    </w:p>
    <w:p w:rsidR="00E7724D" w:rsidRPr="0046504B" w:rsidRDefault="00E7724D" w:rsidP="00E4386E">
      <w:pPr>
        <w:pStyle w:val="ListParagraph"/>
        <w:numPr>
          <w:ilvl w:val="0"/>
          <w:numId w:val="1"/>
        </w:numPr>
        <w:shd w:val="clear" w:color="auto" w:fill="FFFFFF"/>
        <w:ind w:right="-1"/>
        <w:jc w:val="both"/>
        <w:rPr>
          <w:sz w:val="24"/>
          <w:szCs w:val="24"/>
        </w:rPr>
      </w:pPr>
      <w:r w:rsidRPr="0046504B">
        <w:rPr>
          <w:sz w:val="24"/>
          <w:szCs w:val="24"/>
        </w:rPr>
        <w:t>Настоящее решение вступает в силу с момента его принятия.</w:t>
      </w:r>
    </w:p>
    <w:p w:rsidR="00E7724D" w:rsidRPr="0046504B" w:rsidRDefault="00E7724D" w:rsidP="00E4386E">
      <w:pPr>
        <w:shd w:val="clear" w:color="auto" w:fill="FFFFFF"/>
        <w:tabs>
          <w:tab w:val="left" w:pos="1003"/>
        </w:tabs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535D0B">
        <w:rPr>
          <w:sz w:val="24"/>
          <w:szCs w:val="24"/>
        </w:rPr>
        <w:t xml:space="preserve">Глава Воломского сельского поселения </w:t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  <w:t>С.А.Андреев</w:t>
      </w:r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</w:p>
    <w:p w:rsidR="00E7724D" w:rsidRPr="00535D0B" w:rsidRDefault="00E7724D" w:rsidP="00E4386E">
      <w:pPr>
        <w:shd w:val="clear" w:color="auto" w:fill="FFFFFF"/>
        <w:tabs>
          <w:tab w:val="left" w:pos="1003"/>
        </w:tabs>
        <w:jc w:val="both"/>
        <w:rPr>
          <w:sz w:val="24"/>
          <w:szCs w:val="24"/>
        </w:rPr>
      </w:pPr>
      <w:r w:rsidRPr="00535D0B">
        <w:rPr>
          <w:sz w:val="24"/>
          <w:szCs w:val="24"/>
        </w:rPr>
        <w:t>Председатель Совета Воломского сельского поселения</w:t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</w:r>
      <w:r w:rsidRPr="00535D0B">
        <w:rPr>
          <w:sz w:val="24"/>
          <w:szCs w:val="24"/>
        </w:rPr>
        <w:tab/>
        <w:t>Т.И.Кипер</w:t>
      </w:r>
    </w:p>
    <w:p w:rsidR="00E7724D" w:rsidRDefault="00E7724D" w:rsidP="00805881">
      <w:pPr>
        <w:widowControl/>
        <w:autoSpaceDE/>
        <w:autoSpaceDN/>
        <w:adjustRightInd/>
        <w:spacing w:after="200" w:line="276" w:lineRule="auto"/>
        <w:jc w:val="right"/>
        <w:rPr>
          <w:sz w:val="26"/>
          <w:szCs w:val="26"/>
        </w:rPr>
      </w:pPr>
      <w:r w:rsidRPr="00535D0B">
        <w:rPr>
          <w:sz w:val="24"/>
          <w:szCs w:val="24"/>
        </w:rPr>
        <w:br w:type="page"/>
      </w:r>
      <w:r>
        <w:rPr>
          <w:sz w:val="26"/>
          <w:szCs w:val="26"/>
        </w:rPr>
        <w:t xml:space="preserve">Приложение № 1 </w:t>
      </w:r>
    </w:p>
    <w:p w:rsidR="00E7724D" w:rsidRDefault="00E7724D" w:rsidP="001D74B5">
      <w:pPr>
        <w:ind w:left="432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к решению 31 сессии 3 созыва</w:t>
      </w:r>
    </w:p>
    <w:p w:rsidR="00E7724D" w:rsidRDefault="00E7724D" w:rsidP="00E4386E">
      <w:pPr>
        <w:ind w:left="4320"/>
        <w:jc w:val="right"/>
        <w:rPr>
          <w:sz w:val="26"/>
          <w:szCs w:val="26"/>
        </w:rPr>
      </w:pPr>
      <w:r>
        <w:rPr>
          <w:sz w:val="26"/>
          <w:szCs w:val="26"/>
        </w:rPr>
        <w:t>Совета Воломского сельского поселения</w:t>
      </w:r>
    </w:p>
    <w:p w:rsidR="00E7724D" w:rsidRDefault="00E7724D" w:rsidP="00E4386E">
      <w:pPr>
        <w:ind w:left="4320"/>
        <w:jc w:val="right"/>
        <w:rPr>
          <w:sz w:val="26"/>
          <w:szCs w:val="26"/>
        </w:rPr>
      </w:pPr>
      <w:r>
        <w:rPr>
          <w:sz w:val="26"/>
          <w:szCs w:val="26"/>
        </w:rPr>
        <w:t>от 30 мая 2016 года № 78</w:t>
      </w:r>
    </w:p>
    <w:p w:rsidR="00E7724D" w:rsidRDefault="00E7724D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7724D" w:rsidRPr="00D632ED" w:rsidRDefault="00E7724D" w:rsidP="00E4386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D632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ПЕРЕЧЕНЬ</w:t>
      </w:r>
    </w:p>
    <w:p w:rsidR="00E7724D" w:rsidRPr="00D05E8F" w:rsidRDefault="00E7724D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5E8F">
        <w:rPr>
          <w:rFonts w:ascii="Times New Roman" w:hAnsi="Times New Roman" w:cs="Times New Roman"/>
          <w:sz w:val="24"/>
          <w:szCs w:val="24"/>
          <w:lang w:eastAsia="en-US"/>
        </w:rPr>
        <w:t>имущества, подлежащего передаче из собственности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Воломского сельского поселения</w:t>
      </w:r>
    </w:p>
    <w:p w:rsidR="00E7724D" w:rsidRPr="00D05E8F" w:rsidRDefault="00E7724D" w:rsidP="00E4386E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5E8F">
        <w:rPr>
          <w:rFonts w:ascii="Times New Roman" w:hAnsi="Times New Roman" w:cs="Times New Roman"/>
          <w:sz w:val="24"/>
          <w:szCs w:val="24"/>
          <w:lang w:eastAsia="en-US"/>
        </w:rPr>
        <w:t xml:space="preserve">в собственность </w:t>
      </w:r>
      <w:r>
        <w:rPr>
          <w:rFonts w:ascii="Times New Roman" w:hAnsi="Times New Roman" w:cs="Times New Roman"/>
          <w:sz w:val="24"/>
          <w:szCs w:val="24"/>
          <w:lang w:eastAsia="en-US"/>
        </w:rPr>
        <w:t>муниципального образования «Муезерский муниципальный район»</w:t>
      </w:r>
    </w:p>
    <w:p w:rsidR="00E7724D" w:rsidRPr="00D05E8F" w:rsidRDefault="00E7724D" w:rsidP="001D74B5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498" w:type="dxa"/>
        <w:tblInd w:w="-38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/>
      </w:tblPr>
      <w:tblGrid>
        <w:gridCol w:w="568"/>
        <w:gridCol w:w="1842"/>
        <w:gridCol w:w="3828"/>
        <w:gridCol w:w="3260"/>
      </w:tblGrid>
      <w:tr w:rsidR="00E7724D" w:rsidRPr="00D107C9">
        <w:trPr>
          <w:trHeight w:val="745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N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Наименование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Адрес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местонахождения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имущества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</w:tcPr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805881">
              <w:rPr>
                <w:b/>
                <w:bCs/>
                <w:sz w:val="24"/>
                <w:szCs w:val="24"/>
                <w:lang w:eastAsia="en-US"/>
              </w:rPr>
              <w:t>Индивидуализирующие характеристики   имущества</w:t>
            </w:r>
          </w:p>
          <w:p w:rsidR="00E7724D" w:rsidRPr="00805881" w:rsidRDefault="00E7724D" w:rsidP="00805881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7724D" w:rsidRPr="00D05E8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4D" w:rsidRPr="00E00E8B" w:rsidRDefault="00E7724D" w:rsidP="00535D0B">
            <w:pPr>
              <w:jc w:val="center"/>
              <w:rPr>
                <w:sz w:val="24"/>
                <w:szCs w:val="24"/>
                <w:lang w:eastAsia="en-US"/>
              </w:rPr>
            </w:pPr>
            <w:r w:rsidRPr="00E00E8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4D" w:rsidRPr="00805881" w:rsidRDefault="00E7724D" w:rsidP="00805881">
            <w:pPr>
              <w:rPr>
                <w:sz w:val="24"/>
                <w:szCs w:val="24"/>
                <w:lang w:eastAsia="en-US"/>
              </w:rPr>
            </w:pPr>
            <w:r w:rsidRPr="00805881"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4D" w:rsidRPr="00805881" w:rsidRDefault="00E7724D" w:rsidP="0080588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п. Волома, ул. Школьная, д.10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24D" w:rsidRPr="00805881" w:rsidRDefault="00E7724D" w:rsidP="0080588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Деревянное, год ввода 1963</w:t>
            </w:r>
            <w:r w:rsidRPr="00805881">
              <w:rPr>
                <w:sz w:val="24"/>
                <w:szCs w:val="24"/>
                <w:lang w:eastAsia="en-US"/>
              </w:rPr>
              <w:t xml:space="preserve"> г</w:t>
            </w:r>
            <w:r>
              <w:rPr>
                <w:sz w:val="24"/>
                <w:szCs w:val="24"/>
                <w:lang w:eastAsia="en-US"/>
              </w:rPr>
              <w:t>. S-93</w:t>
            </w:r>
            <w:r w:rsidRPr="00805881">
              <w:rPr>
                <w:sz w:val="24"/>
                <w:szCs w:val="24"/>
                <w:lang w:eastAsia="en-US"/>
              </w:rPr>
              <w:t xml:space="preserve"> м2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E7724D" w:rsidRDefault="00E7724D"/>
    <w:sectPr w:rsidR="00E7724D" w:rsidSect="0046504B">
      <w:pgSz w:w="11906" w:h="16838"/>
      <w:pgMar w:top="1134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D2E3D"/>
    <w:multiLevelType w:val="hybridMultilevel"/>
    <w:tmpl w:val="D4869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86E"/>
    <w:rsid w:val="0002266E"/>
    <w:rsid w:val="00023EAD"/>
    <w:rsid w:val="00073542"/>
    <w:rsid w:val="001D74B5"/>
    <w:rsid w:val="001E2704"/>
    <w:rsid w:val="001F30A4"/>
    <w:rsid w:val="002059F8"/>
    <w:rsid w:val="00287B37"/>
    <w:rsid w:val="00292205"/>
    <w:rsid w:val="002D1378"/>
    <w:rsid w:val="002D7459"/>
    <w:rsid w:val="00332409"/>
    <w:rsid w:val="00335F29"/>
    <w:rsid w:val="0039008C"/>
    <w:rsid w:val="00392F6A"/>
    <w:rsid w:val="003B1C79"/>
    <w:rsid w:val="003D659D"/>
    <w:rsid w:val="00403807"/>
    <w:rsid w:val="00411EF8"/>
    <w:rsid w:val="00413F2E"/>
    <w:rsid w:val="00455F1B"/>
    <w:rsid w:val="00464D9F"/>
    <w:rsid w:val="0046504B"/>
    <w:rsid w:val="00471025"/>
    <w:rsid w:val="00526EDA"/>
    <w:rsid w:val="00530F50"/>
    <w:rsid w:val="00532788"/>
    <w:rsid w:val="00535D0B"/>
    <w:rsid w:val="005362C7"/>
    <w:rsid w:val="005749B6"/>
    <w:rsid w:val="00597440"/>
    <w:rsid w:val="005A42B1"/>
    <w:rsid w:val="005C4266"/>
    <w:rsid w:val="005F4230"/>
    <w:rsid w:val="00664C35"/>
    <w:rsid w:val="006673E3"/>
    <w:rsid w:val="006B6FCB"/>
    <w:rsid w:val="007304CB"/>
    <w:rsid w:val="0073601D"/>
    <w:rsid w:val="00805881"/>
    <w:rsid w:val="00872026"/>
    <w:rsid w:val="00872B0C"/>
    <w:rsid w:val="008D2A98"/>
    <w:rsid w:val="008D47D8"/>
    <w:rsid w:val="008D5EC4"/>
    <w:rsid w:val="00925B54"/>
    <w:rsid w:val="0094298B"/>
    <w:rsid w:val="00983FED"/>
    <w:rsid w:val="00995F1E"/>
    <w:rsid w:val="00A32CF8"/>
    <w:rsid w:val="00A35120"/>
    <w:rsid w:val="00A55819"/>
    <w:rsid w:val="00AE0AB1"/>
    <w:rsid w:val="00B154FE"/>
    <w:rsid w:val="00B62ADF"/>
    <w:rsid w:val="00BC0B9A"/>
    <w:rsid w:val="00BD4FE4"/>
    <w:rsid w:val="00C916B2"/>
    <w:rsid w:val="00CA6389"/>
    <w:rsid w:val="00D05E8F"/>
    <w:rsid w:val="00D107C9"/>
    <w:rsid w:val="00D42CE6"/>
    <w:rsid w:val="00D632ED"/>
    <w:rsid w:val="00DB0B0B"/>
    <w:rsid w:val="00E00E8B"/>
    <w:rsid w:val="00E34199"/>
    <w:rsid w:val="00E4386E"/>
    <w:rsid w:val="00E50685"/>
    <w:rsid w:val="00E558A2"/>
    <w:rsid w:val="00E7724D"/>
    <w:rsid w:val="00ED6FD6"/>
    <w:rsid w:val="00F4492C"/>
    <w:rsid w:val="00F46033"/>
    <w:rsid w:val="00F60D8B"/>
    <w:rsid w:val="00FB0C45"/>
    <w:rsid w:val="00FD1735"/>
    <w:rsid w:val="00FF0B50"/>
    <w:rsid w:val="00FF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86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74B5"/>
    <w:pPr>
      <w:keepNext/>
      <w:widowControl/>
      <w:overflowPunct w:val="0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74B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E438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E4386E"/>
    <w:pPr>
      <w:ind w:left="720"/>
    </w:pPr>
  </w:style>
  <w:style w:type="character" w:styleId="Hyperlink">
    <w:name w:val="Hyperlink"/>
    <w:basedOn w:val="DefaultParagraphFont"/>
    <w:uiPriority w:val="99"/>
    <w:rsid w:val="00535D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3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240</TotalTime>
  <Pages>2</Pages>
  <Words>438</Words>
  <Characters>2499</Characters>
  <Application>Microsoft Office Outlook</Application>
  <DocSecurity>0</DocSecurity>
  <Lines>0</Lines>
  <Paragraphs>0</Paragraphs>
  <ScaleCrop>false</ScaleCrop>
  <Company>NASTA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123</cp:lastModifiedBy>
  <cp:revision>24</cp:revision>
  <cp:lastPrinted>2015-06-29T09:48:00Z</cp:lastPrinted>
  <dcterms:created xsi:type="dcterms:W3CDTF">2015-06-02T12:35:00Z</dcterms:created>
  <dcterms:modified xsi:type="dcterms:W3CDTF">2016-05-30T14:17:00Z</dcterms:modified>
</cp:coreProperties>
</file>